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8070" w14:textId="07FB6192" w:rsidR="000F62F5" w:rsidRPr="000F1799" w:rsidRDefault="000F62F5" w:rsidP="000F62F5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9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50</w:t>
      </w:r>
      <w:r w:rsidR="007A2967">
        <w:rPr>
          <w:b/>
          <w:i/>
          <w:sz w:val="28"/>
          <w:lang w:val="en-CA"/>
        </w:rPr>
        <w:t>319</w:t>
      </w:r>
    </w:p>
    <w:p w14:paraId="056A1664" w14:textId="77777777" w:rsidR="000F62F5" w:rsidRPr="000F1799" w:rsidRDefault="000F62F5" w:rsidP="000F62F5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0DC160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0F62F5">
        <w:rPr>
          <w:rFonts w:ascii="Arial" w:hAnsi="Arial" w:cs="Arial"/>
          <w:b/>
          <w:sz w:val="22"/>
          <w:szCs w:val="22"/>
        </w:rPr>
        <w:t>Vendor Specific Trace Record</w:t>
      </w:r>
    </w:p>
    <w:p w14:paraId="40623C17" w14:textId="407D5A0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-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18D35D5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F62F5">
        <w:rPr>
          <w:rFonts w:ascii="Arial" w:hAnsi="Arial" w:cs="Arial"/>
          <w:b/>
          <w:bCs/>
          <w:sz w:val="22"/>
          <w:szCs w:val="22"/>
        </w:rPr>
        <w:t>T</w:t>
      </w:r>
      <w:r w:rsidR="00024E3C">
        <w:rPr>
          <w:rFonts w:ascii="Arial" w:hAnsi="Arial" w:cs="Arial"/>
          <w:b/>
          <w:bCs/>
          <w:sz w:val="22"/>
          <w:szCs w:val="22"/>
        </w:rPr>
        <w:t>race</w:t>
      </w:r>
      <w:r w:rsidR="005B6CA8">
        <w:rPr>
          <w:rFonts w:ascii="Arial" w:hAnsi="Arial" w:cs="Arial"/>
          <w:b/>
          <w:bCs/>
          <w:sz w:val="22"/>
          <w:szCs w:val="22"/>
        </w:rPr>
        <w:t>Q</w:t>
      </w:r>
      <w:r w:rsidR="00024E3C">
        <w:rPr>
          <w:rFonts w:ascii="Arial" w:hAnsi="Arial" w:cs="Arial"/>
          <w:b/>
          <w:bCs/>
          <w:sz w:val="22"/>
          <w:szCs w:val="22"/>
        </w:rPr>
        <w:t>o</w:t>
      </w:r>
      <w:r w:rsidR="005B6CA8">
        <w:rPr>
          <w:rFonts w:ascii="Arial" w:hAnsi="Arial" w:cs="Arial"/>
          <w:b/>
          <w:bCs/>
          <w:sz w:val="22"/>
          <w:szCs w:val="22"/>
        </w:rPr>
        <w:t>E</w:t>
      </w:r>
      <w:r w:rsidR="000F62F5">
        <w:rPr>
          <w:rFonts w:ascii="Arial" w:hAnsi="Arial" w:cs="Arial"/>
          <w:b/>
          <w:bCs/>
          <w:sz w:val="22"/>
          <w:szCs w:val="22"/>
        </w:rPr>
        <w:t>_OAM</w:t>
      </w:r>
      <w:proofErr w:type="spellEnd"/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D2B3424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60F00FDC" w:rsidR="00552C32" w:rsidRPr="00027581" w:rsidRDefault="00B97703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695">
        <w:rPr>
          <w:rFonts w:ascii="Arial" w:hAnsi="Arial" w:cs="Arial"/>
          <w:bCs/>
        </w:rPr>
        <w:t>S5-2</w:t>
      </w:r>
      <w:r w:rsidR="00CB368D">
        <w:rPr>
          <w:rFonts w:ascii="Arial" w:hAnsi="Arial" w:cs="Arial"/>
          <w:bCs/>
        </w:rPr>
        <w:t>50077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2123A323" w14:textId="03A6CD5B" w:rsidR="00F13B9F" w:rsidRDefault="00F13B9F" w:rsidP="00F13B9F">
      <w:pPr>
        <w:rPr>
          <w:iCs/>
          <w:lang w:eastAsia="en-US"/>
        </w:rPr>
      </w:pPr>
      <w:r>
        <w:rPr>
          <w:iCs/>
        </w:rPr>
        <w:t xml:space="preserve">Current SA5 specifications define various “Trace Record” content containing data which can be classified as measurements/metrics, KPIs and/or events.  The content and format are limited to a discrete set of standardized messages as defined in </w:t>
      </w:r>
      <w:r w:rsidR="0068099C">
        <w:rPr>
          <w:lang w:val="en-CA"/>
        </w:rPr>
        <w:t>TS 32.423</w:t>
      </w:r>
      <w:r>
        <w:rPr>
          <w:iCs/>
        </w:rPr>
        <w:t xml:space="preserve">.  The reporting control is very specific to the content being collected with dedicated configuration based on the specific record type(s) to be collected as defined in </w:t>
      </w:r>
      <w:r w:rsidR="0073798D">
        <w:rPr>
          <w:lang w:val="en-CA"/>
        </w:rPr>
        <w:t>TS 28.622</w:t>
      </w:r>
      <w:r>
        <w:rPr>
          <w:iCs/>
        </w:rPr>
        <w:t>.</w:t>
      </w:r>
    </w:p>
    <w:p w14:paraId="6F364AD5" w14:textId="4A846381" w:rsidR="00F13B9F" w:rsidRDefault="00F13B9F" w:rsidP="00F13B9F">
      <w:pPr>
        <w:rPr>
          <w:iCs/>
        </w:rPr>
      </w:pPr>
      <w:r>
        <w:rPr>
          <w:iCs/>
        </w:rPr>
        <w:t xml:space="preserve">There is support for a vendor to add their own content to an existing standardized record.  There is however limited support for the configuration of such vendor content.  </w:t>
      </w:r>
      <w:r w:rsidR="0068099C">
        <w:rPr>
          <w:iCs/>
        </w:rPr>
        <w:t>For instance,</w:t>
      </w:r>
      <w:r>
        <w:rPr>
          <w:iCs/>
        </w:rPr>
        <w:t xml:space="preserve"> a vendor can add content to existing trace messages such as M1, however there is limited support for how such vendor-specified content is configured for collection.  </w:t>
      </w:r>
    </w:p>
    <w:p w14:paraId="10E1B469" w14:textId="1C90274D" w:rsidR="00F13B9F" w:rsidRDefault="00F13B9F" w:rsidP="00F13B9F">
      <w:pPr>
        <w:rPr>
          <w:iCs/>
        </w:rPr>
      </w:pPr>
      <w:r>
        <w:rPr>
          <w:iCs/>
        </w:rPr>
        <w:t>There is no standardized support to allow a vendor to define their own records. A vendor wishing to define their own “</w:t>
      </w:r>
      <w:r>
        <w:rPr>
          <w:i/>
        </w:rPr>
        <w:t>Mx</w:t>
      </w:r>
      <w:r>
        <w:rPr>
          <w:iCs/>
        </w:rPr>
        <w:t xml:space="preserve">”, where “x” is vendor defined, cannot use the existing solution to define, request, configure nor report such content. </w:t>
      </w:r>
    </w:p>
    <w:p w14:paraId="3DD2CA54" w14:textId="77777777" w:rsidR="00F13B9F" w:rsidRDefault="00F13B9F" w:rsidP="00F13B9F">
      <w:pPr>
        <w:rPr>
          <w:iCs/>
        </w:rPr>
      </w:pPr>
      <w:r>
        <w:rPr>
          <w:iCs/>
        </w:rPr>
        <w:t>It would be beneficial to enhance the current trace solution to better support vendor-defined content in a consistent manner.</w:t>
      </w:r>
    </w:p>
    <w:p w14:paraId="072D1574" w14:textId="77777777" w:rsidR="00604AEE" w:rsidRDefault="00604AEE" w:rsidP="00604AEE">
      <w:pPr>
        <w:rPr>
          <w:lang w:val="en-US" w:eastAsia="en-US"/>
        </w:rPr>
      </w:pPr>
      <w:r>
        <w:rPr>
          <w:lang w:val="en-US"/>
        </w:rPr>
        <w:t>Considering the existing support for the collection of Trace Records in the SA5 specifications a possible solution would be to enhance the MDT mechanism to support vendor specific content.</w:t>
      </w:r>
    </w:p>
    <w:p w14:paraId="1371869E" w14:textId="14A07969" w:rsidR="00BE0EF2" w:rsidRPr="005B3882" w:rsidRDefault="00AE63EE" w:rsidP="000B02D6">
      <w:pPr>
        <w:rPr>
          <w:rStyle w:val="Emphasis"/>
          <w:i w:val="0"/>
          <w:iCs w:val="0"/>
        </w:rPr>
      </w:pPr>
      <w:r w:rsidRPr="00DC5CA9">
        <w:rPr>
          <w:rStyle w:val="Emphasis"/>
          <w:i w:val="0"/>
          <w:iCs w:val="0"/>
        </w:rPr>
        <w:t xml:space="preserve">SA5 </w:t>
      </w:r>
      <w:r w:rsidR="0055009A">
        <w:rPr>
          <w:rStyle w:val="Emphasis"/>
          <w:i w:val="0"/>
          <w:iCs w:val="0"/>
        </w:rPr>
        <w:t xml:space="preserve">has </w:t>
      </w:r>
      <w:r w:rsidR="0083410A">
        <w:rPr>
          <w:rStyle w:val="Emphasis"/>
          <w:i w:val="0"/>
          <w:iCs w:val="0"/>
        </w:rPr>
        <w:t xml:space="preserve">discussed </w:t>
      </w:r>
      <w:r w:rsidR="000B02D6">
        <w:rPr>
          <w:rStyle w:val="Emphasis"/>
          <w:i w:val="0"/>
          <w:iCs w:val="0"/>
        </w:rPr>
        <w:t>and agreed to update SA5 specifications as attached agreed CR.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6278E84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>to take the above progress into account</w:t>
      </w:r>
      <w:r w:rsidR="00067A9A">
        <w:t xml:space="preserve"> </w:t>
      </w:r>
      <w:r w:rsidR="00EA294D">
        <w:t xml:space="preserve">and </w:t>
      </w:r>
      <w:r w:rsidR="00604AEE">
        <w:t xml:space="preserve">update </w:t>
      </w:r>
      <w:r w:rsidR="009565BC">
        <w:t>any related specifications</w:t>
      </w:r>
      <w:r w:rsidR="00067A9A">
        <w:t xml:space="preserve"> </w:t>
      </w:r>
      <w:r w:rsidR="001660C5">
        <w:t>if ne</w:t>
      </w:r>
      <w:r w:rsidR="00FD304E">
        <w:t>ce</w:t>
      </w:r>
      <w:r w:rsidR="001660C5">
        <w:t>ssary</w:t>
      </w:r>
      <w:bookmarkEnd w:id="7"/>
      <w:r w:rsidR="00EA294D"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E4C5" w14:textId="5581DA0A" w:rsidR="0034741D" w:rsidRPr="003A6DC7" w:rsidRDefault="0034741D" w:rsidP="0034741D">
      <w:r w:rsidRPr="003A6DC7">
        <w:t>SA5#1</w:t>
      </w:r>
      <w:r w:rsidR="00BE0EF2" w:rsidRPr="003A6DC7">
        <w:t>60</w:t>
      </w:r>
      <w:r w:rsidRPr="003A6DC7">
        <w:tab/>
      </w:r>
      <w:r w:rsidRPr="003A6DC7">
        <w:tab/>
      </w:r>
      <w:r w:rsidR="00B83006" w:rsidRPr="003A6DC7">
        <w:t>7</w:t>
      </w:r>
      <w:r w:rsidRPr="003A6DC7">
        <w:t xml:space="preserve"> - </w:t>
      </w:r>
      <w:r w:rsidR="00B83006" w:rsidRPr="003A6DC7">
        <w:t>11</w:t>
      </w:r>
      <w:r w:rsidRPr="003A6DC7">
        <w:t xml:space="preserve"> </w:t>
      </w:r>
      <w:r w:rsidR="00D02E14" w:rsidRPr="003A6DC7">
        <w:t>A</w:t>
      </w:r>
      <w:r w:rsidR="00B83006" w:rsidRPr="003A6DC7">
        <w:t>pril</w:t>
      </w:r>
      <w:r w:rsidRPr="003A6DC7">
        <w:t xml:space="preserve"> 202</w:t>
      </w:r>
      <w:r w:rsidR="00B83006" w:rsidRPr="003A6DC7">
        <w:t>5</w:t>
      </w:r>
      <w:r w:rsidRPr="003A6DC7">
        <w:tab/>
      </w:r>
      <w:r w:rsidR="00B83006" w:rsidRPr="003A6DC7">
        <w:t xml:space="preserve"> </w:t>
      </w:r>
      <w:r w:rsidR="00B83006" w:rsidRPr="003A6DC7">
        <w:tab/>
        <w:t>Goteborg, SE</w:t>
      </w:r>
    </w:p>
    <w:p w14:paraId="7E937516" w14:textId="2F044204" w:rsidR="00AA3BCC" w:rsidRPr="00C770A4" w:rsidRDefault="009565BC" w:rsidP="002F1940">
      <w:pPr>
        <w:rPr>
          <w:lang w:val="en-CA"/>
        </w:rPr>
      </w:pPr>
      <w:r w:rsidRPr="003A6DC7">
        <w:t>SA5#161</w:t>
      </w:r>
      <w:r w:rsidRPr="003A6DC7">
        <w:tab/>
      </w:r>
      <w:r w:rsidRPr="003A6DC7">
        <w:tab/>
        <w:t>1</w:t>
      </w:r>
      <w:r w:rsidR="00A83EBC">
        <w:t>9</w:t>
      </w:r>
      <w:r w:rsidRPr="003A6DC7">
        <w:t xml:space="preserve"> - 2</w:t>
      </w:r>
      <w:r w:rsidR="00A83EBC">
        <w:t>3</w:t>
      </w:r>
      <w:r w:rsidRPr="003A6DC7">
        <w:t xml:space="preserve"> </w:t>
      </w:r>
      <w:r w:rsidR="00A83EBC">
        <w:t>May</w:t>
      </w:r>
      <w:r w:rsidRPr="003A6DC7">
        <w:t xml:space="preserve"> 2025</w:t>
      </w:r>
      <w:r w:rsidRPr="003A6DC7">
        <w:tab/>
      </w:r>
      <w:r w:rsidRPr="003A6DC7">
        <w:tab/>
      </w:r>
      <w:r w:rsidR="003A6DC7" w:rsidRPr="003A6DC7">
        <w:rPr>
          <w:color w:val="312E25"/>
          <w:shd w:val="clear" w:color="auto" w:fill="FFFFFF"/>
        </w:rPr>
        <w:t>Fukuoka, JP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61378" w14:textId="77777777" w:rsidR="00057993" w:rsidRDefault="00057993">
      <w:pPr>
        <w:spacing w:after="0"/>
      </w:pPr>
      <w:r>
        <w:separator/>
      </w:r>
    </w:p>
  </w:endnote>
  <w:endnote w:type="continuationSeparator" w:id="0">
    <w:p w14:paraId="47C22ADD" w14:textId="77777777" w:rsidR="00057993" w:rsidRDefault="000579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C18D" w14:textId="77777777" w:rsidR="00057993" w:rsidRDefault="00057993">
      <w:pPr>
        <w:spacing w:after="0"/>
      </w:pPr>
      <w:r>
        <w:separator/>
      </w:r>
    </w:p>
  </w:footnote>
  <w:footnote w:type="continuationSeparator" w:id="0">
    <w:p w14:paraId="692A042D" w14:textId="77777777" w:rsidR="00057993" w:rsidRDefault="000579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4E3C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A6DC7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AEE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C16B5"/>
    <w:rsid w:val="006D09B7"/>
    <w:rsid w:val="006D4100"/>
    <w:rsid w:val="006D5A0F"/>
    <w:rsid w:val="006E298D"/>
    <w:rsid w:val="006E4FF9"/>
    <w:rsid w:val="006F09B6"/>
    <w:rsid w:val="007007F2"/>
    <w:rsid w:val="00701630"/>
    <w:rsid w:val="00707533"/>
    <w:rsid w:val="007215CA"/>
    <w:rsid w:val="007375C4"/>
    <w:rsid w:val="0073766B"/>
    <w:rsid w:val="0073798D"/>
    <w:rsid w:val="00752966"/>
    <w:rsid w:val="0075543A"/>
    <w:rsid w:val="00761A9B"/>
    <w:rsid w:val="0077338E"/>
    <w:rsid w:val="007811D7"/>
    <w:rsid w:val="007841E2"/>
    <w:rsid w:val="00796ED3"/>
    <w:rsid w:val="007A2967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3EBC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321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Zu Qiang (SA5#159)</cp:lastModifiedBy>
  <cp:revision>28</cp:revision>
  <cp:lastPrinted>2002-04-23T13:10:00Z</cp:lastPrinted>
  <dcterms:created xsi:type="dcterms:W3CDTF">2024-10-31T13:55:00Z</dcterms:created>
  <dcterms:modified xsi:type="dcterms:W3CDTF">2025-02-06T15:40:00Z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